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2B88ED23" w14:textId="2F2886A3" w:rsidR="006C0E39" w:rsidRDefault="006C0E39" w:rsidP="006C0E3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</w:t>
      </w:r>
      <w:r>
        <w:rPr>
          <w:rFonts w:cs="Arial"/>
        </w:rPr>
        <w:tab/>
        <w:t>4301-0015/2022</w:t>
      </w:r>
      <w:bookmarkStart w:id="0" w:name="_GoBack"/>
      <w:bookmarkEnd w:id="0"/>
    </w:p>
    <w:p w14:paraId="3EFE3274" w14:textId="77777777" w:rsidR="006C0E39" w:rsidRDefault="006C0E39" w:rsidP="006C0E3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2022-335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73420D" w14:paraId="27A5A52F" w14:textId="77777777" w:rsidTr="003D0D5D">
        <w:trPr>
          <w:gridAfter w:val="1"/>
          <w:wAfter w:w="1210" w:type="dxa"/>
          <w:trHeight w:val="311"/>
        </w:trPr>
        <w:tc>
          <w:tcPr>
            <w:tcW w:w="1876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60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3D0D5D">
        <w:trPr>
          <w:gridAfter w:val="1"/>
          <w:wAfter w:w="1210" w:type="dxa"/>
          <w:trHeight w:val="567"/>
        </w:trPr>
        <w:tc>
          <w:tcPr>
            <w:tcW w:w="1876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4" w:type="dxa"/>
          </w:tcPr>
          <w:p w14:paraId="45F00396" w14:textId="31ED05CD" w:rsidR="003D0D5D" w:rsidRPr="0073420D" w:rsidRDefault="003D0D5D" w:rsidP="004137EE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12D6631B" w14:textId="21434698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71F74">
              <w:rPr>
                <w:sz w:val="20"/>
                <w:szCs w:val="20"/>
              </w:rPr>
              <w:t>blaga</w:t>
            </w:r>
          </w:p>
        </w:tc>
        <w:tc>
          <w:tcPr>
            <w:tcW w:w="1701" w:type="dxa"/>
            <w:vAlign w:val="center"/>
          </w:tcPr>
          <w:p w14:paraId="45A4C39F" w14:textId="3D80FC41" w:rsidR="003D0D5D" w:rsidRPr="0073420D" w:rsidRDefault="003D0D5D" w:rsidP="004137EE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71F74"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01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2F7CAF">
        <w:trPr>
          <w:gridAfter w:val="1"/>
          <w:wAfter w:w="1210" w:type="dxa"/>
          <w:trHeight w:val="273"/>
        </w:trPr>
        <w:tc>
          <w:tcPr>
            <w:tcW w:w="1876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2F7CAF">
        <w:trPr>
          <w:gridAfter w:val="1"/>
          <w:wAfter w:w="1210" w:type="dxa"/>
          <w:trHeight w:val="277"/>
        </w:trPr>
        <w:tc>
          <w:tcPr>
            <w:tcW w:w="1876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6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2F7CAF">
        <w:trPr>
          <w:gridAfter w:val="1"/>
          <w:wAfter w:w="1210" w:type="dxa"/>
          <w:trHeight w:val="267"/>
        </w:trPr>
        <w:tc>
          <w:tcPr>
            <w:tcW w:w="1876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2F7CAF">
        <w:trPr>
          <w:gridAfter w:val="1"/>
          <w:wAfter w:w="1210" w:type="dxa"/>
          <w:trHeight w:val="143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2F7CAF">
        <w:trPr>
          <w:gridAfter w:val="1"/>
          <w:wAfter w:w="1210" w:type="dxa"/>
          <w:trHeight w:val="176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2F7CAF">
        <w:trPr>
          <w:trHeight w:val="363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71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1C572" w14:textId="77777777" w:rsidR="00C90C7F" w:rsidRDefault="00C90C7F">
      <w:r>
        <w:separator/>
      </w:r>
    </w:p>
  </w:endnote>
  <w:endnote w:type="continuationSeparator" w:id="0">
    <w:p w14:paraId="13233EE1" w14:textId="77777777" w:rsidR="00C90C7F" w:rsidRDefault="00C9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3F236D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137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137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67A0A" w14:textId="77777777" w:rsidR="00C90C7F" w:rsidRDefault="00C90C7F">
      <w:r>
        <w:separator/>
      </w:r>
    </w:p>
  </w:footnote>
  <w:footnote w:type="continuationSeparator" w:id="0">
    <w:p w14:paraId="1785A1A2" w14:textId="77777777" w:rsidR="00C90C7F" w:rsidRDefault="00C9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206A8"/>
    <w:rsid w:val="006315C1"/>
    <w:rsid w:val="0065152F"/>
    <w:rsid w:val="00652A92"/>
    <w:rsid w:val="00662D8F"/>
    <w:rsid w:val="0066332D"/>
    <w:rsid w:val="00670A28"/>
    <w:rsid w:val="00670D1D"/>
    <w:rsid w:val="00695AB6"/>
    <w:rsid w:val="006C0E39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C70AE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0C7F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00A2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1C4F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0B821-60D2-4469-B8AD-85996EDF2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2016-06-20T06:28:00Z</cp:lastPrinted>
  <dcterms:created xsi:type="dcterms:W3CDTF">2016-05-31T11:25:00Z</dcterms:created>
  <dcterms:modified xsi:type="dcterms:W3CDTF">2022-10-06T15:49:00Z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